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R5-243043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0428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2024-04-29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 xml:space="preserve"> meeting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2AB760"/>
    <w:rsid w:val="0DCF4736"/>
    <w:rsid w:val="23A92483"/>
    <w:rsid w:val="3EB7C8FC"/>
    <w:rsid w:val="3EBD4E8D"/>
    <w:rsid w:val="40CB06A7"/>
    <w:rsid w:val="497A0049"/>
    <w:rsid w:val="50080633"/>
    <w:rsid w:val="5F851E59"/>
    <w:rsid w:val="61686793"/>
    <w:rsid w:val="6BFBBB5D"/>
    <w:rsid w:val="77F13D7A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2024-05-10T10:47:43Z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44D0487E549E80D2D4C81D66B0A6A9D4_42</vt:lpwstr>
  </property>
</Properties>
</file>